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Rotherham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Rotherham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Rotherham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Rotherham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Rotherham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Rotherham are estimated to have a score of 1-2 on the PGSI (low-risk gambling), whilst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62.0% </w:t>
      </w:r>
      <w:r w:rsidRPr="004747BF">
        <w:rPr>
          <w:rFonts w:ascii="Libre Franklin Light" w:eastAsia="Times New Roman" w:hAnsi="Libre Franklin Light" w:cs="Calibri Light"/>
        </w:rPr>
        <w:t xml:space="preserve">of those respondents classified as PGSI 8+ in Rotherham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Rotherham is estimated to be </w:t>
      </w:r>
      <w:r w:rsidRPr="00773DF7">
        <w:rPr>
          <w:rFonts w:ascii="Libre Franklin Light" w:eastAsia="Times New Roman" w:hAnsi="Libre Franklin Light" w:cs="Calibri Light"/>
          <w:b/>
          <w:bCs/>
          <w:color w:val="C45911" w:themeColor="accent2" w:themeShade="BF"/>
        </w:rPr>
        <w:t xml:space="preserve">£3,351,588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Rotherham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Rotherham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Rotherham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Rotherham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other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Rotherham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other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Rotherham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Rotherham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other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Rotherham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Rotherham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Rotherham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Rotherham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Rotherham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Rotherham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£3,351,588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Rotherham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£54,592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£1,128,990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£80,877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£22,747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£41,702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£2,022,680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£3,351,588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Rotherham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Rotherham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Rotherham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Rotherham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Rotherham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Rotherham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Rotherham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Rotherham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Rotherham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Rotherham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Rotherham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Rotherham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B7709B9-D94A-46D9-ADEE-C80622C3DD8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